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39" w:rsidRDefault="00293B39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293B39" w:rsidRPr="004C163C" w:rsidRDefault="00293B39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293B39" w:rsidRPr="004B444B" w:rsidRDefault="00293B39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293B39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293B39" w:rsidRPr="004B444B" w:rsidRDefault="00293B39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293B39" w:rsidRDefault="00293B39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293B39" w:rsidRPr="00E61551" w:rsidRDefault="00293B39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293B39" w:rsidRPr="00C6428A" w:rsidRDefault="00293B39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C6428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C6428A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Przebudowa drogi gminnej nr 712735P w m. Lasocice w zakresie wykonania chodnika</w:t>
      </w:r>
      <w:r w:rsidRPr="00C6428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C6428A">
        <w:rPr>
          <w:i/>
          <w:color w:val="auto"/>
          <w:sz w:val="28"/>
          <w:szCs w:val="28"/>
          <w:lang w:eastAsia="pl-PL"/>
        </w:rPr>
        <w:t>,</w:t>
      </w:r>
      <w:r w:rsidRPr="00C6428A">
        <w:rPr>
          <w:i/>
          <w:color w:val="auto"/>
          <w:lang w:eastAsia="pl-PL"/>
        </w:rPr>
        <w:t xml:space="preserve"> </w:t>
      </w:r>
    </w:p>
    <w:p w:rsidR="00293B39" w:rsidRPr="00275863" w:rsidRDefault="00293B39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293B39" w:rsidRPr="00237778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293B39" w:rsidRPr="00237778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293B39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293B39" w:rsidRPr="00237778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93B39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293B39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293B39" w:rsidRPr="00237778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293B39" w:rsidRPr="00237778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93B39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93B39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293B39" w:rsidRPr="00237778" w:rsidRDefault="00293B3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293B39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93B39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93B39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93B39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293B39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293B39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293B39" w:rsidRPr="00B945C8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293B39" w:rsidRPr="004C163C" w:rsidRDefault="00293B3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293B39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B39" w:rsidRDefault="00293B3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293B39" w:rsidRDefault="00293B3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B39" w:rsidRDefault="00293B3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293B39" w:rsidRDefault="00293B3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39" w:rsidRPr="00C6428A" w:rsidRDefault="00293B39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P.271.13</w:t>
    </w:r>
    <w:r w:rsidRPr="00C6428A">
      <w:rPr>
        <w:noProof/>
        <w:color w:val="auto"/>
        <w:lang w:eastAsia="pl-PL"/>
      </w:rPr>
      <w:t>.2026</w:t>
    </w:r>
  </w:p>
  <w:p w:rsidR="00293B39" w:rsidRPr="00237778" w:rsidRDefault="00293B39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E4FFE"/>
    <w:rsid w:val="002E580B"/>
    <w:rsid w:val="00311428"/>
    <w:rsid w:val="00320119"/>
    <w:rsid w:val="003235FF"/>
    <w:rsid w:val="003559F4"/>
    <w:rsid w:val="003622B8"/>
    <w:rsid w:val="003804A4"/>
    <w:rsid w:val="003A0CA7"/>
    <w:rsid w:val="003A5856"/>
    <w:rsid w:val="003B7CB8"/>
    <w:rsid w:val="003E49F3"/>
    <w:rsid w:val="003F484B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36957"/>
    <w:rsid w:val="005462DA"/>
    <w:rsid w:val="005670FC"/>
    <w:rsid w:val="00572741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428A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5FBE"/>
    <w:rsid w:val="00FC1CF1"/>
    <w:rsid w:val="00FE1FA9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212</Words>
  <Characters>1278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46</cp:revision>
  <dcterms:created xsi:type="dcterms:W3CDTF">2021-04-20T12:41:00Z</dcterms:created>
  <dcterms:modified xsi:type="dcterms:W3CDTF">2026-04-01T10:52:00Z</dcterms:modified>
</cp:coreProperties>
</file>